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2311"/>
        <w:gridCol w:w="2603"/>
        <w:gridCol w:w="4914"/>
      </w:tblGrid>
      <w:tr w:rsidR="00700179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700179" w:rsidRPr="0079351A" w:rsidRDefault="0070017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 5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700179" w:rsidRPr="0079351A" w:rsidRDefault="0070017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12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700179" w:rsidRPr="0079351A" w:rsidRDefault="00700179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3.2</w:t>
            </w:r>
          </w:p>
        </w:tc>
      </w:tr>
      <w:tr w:rsidR="0079351A" w:rsidRPr="0079351A" w:rsidTr="00700179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Thema des UV: „</w:t>
            </w:r>
            <w:r w:rsidR="007B3202"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Vom </w:t>
            </w:r>
            <w:r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Rennen</w:t>
            </w:r>
            <w:r w:rsidR="007B3202"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 zum Sprint</w:t>
            </w:r>
            <w:r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, </w:t>
            </w:r>
            <w:r w:rsidR="007B3202"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vom </w:t>
            </w:r>
            <w:r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Hüpfen</w:t>
            </w:r>
            <w:r w:rsidR="007B3202"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 zum </w:t>
            </w:r>
            <w:r w:rsidR="00C4686B" w:rsidRPr="00BE629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Sprung, vom Werfen zum Weitwurf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Pr="0079351A">
              <w:rPr>
                <w:rFonts w:eastAsia="Times New Roman" w:cs="Times New Roman"/>
                <w:b/>
                <w:i/>
                <w:iCs/>
                <w:szCs w:val="20"/>
                <w:lang w:eastAsia="de-DE"/>
              </w:rPr>
              <w:t xml:space="preserve"> 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 xml:space="preserve">– </w:t>
            </w:r>
            <w:r w:rsidR="00C4686B">
              <w:rPr>
                <w:rFonts w:eastAsia="Times New Roman" w:cs="Times New Roman"/>
                <w:iCs/>
                <w:szCs w:val="20"/>
                <w:lang w:eastAsia="de-DE"/>
              </w:rPr>
              <w:t>L</w:t>
            </w:r>
            <w:r w:rsidRPr="0079351A">
              <w:rPr>
                <w:rFonts w:eastAsia="Times New Roman" w:cs="Times New Roman"/>
                <w:iCs/>
                <w:szCs w:val="20"/>
                <w:lang w:eastAsia="de-DE"/>
              </w:rPr>
              <w:t>eichtathletische</w:t>
            </w:r>
            <w:r w:rsidR="00C4686B">
              <w:rPr>
                <w:rFonts w:eastAsia="Times New Roman" w:cs="Times New Roman"/>
                <w:iCs/>
                <w:szCs w:val="20"/>
                <w:lang w:eastAsia="de-DE"/>
              </w:rPr>
              <w:t xml:space="preserve"> Disziplinen entdecken und erleben</w:t>
            </w:r>
          </w:p>
        </w:tc>
      </w:tr>
      <w:tr w:rsidR="0079351A" w:rsidRPr="0079351A" w:rsidTr="00186F6A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00FF00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5B7688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 w:rsidR="00700179"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3 Laufen, Springen, Werfen </w:t>
            </w:r>
            <w:r w:rsidR="00C4686B">
              <w:rPr>
                <w:rFonts w:eastAsia="Times New Roman" w:cs="Arial"/>
                <w:b/>
                <w:iCs/>
                <w:szCs w:val="24"/>
                <w:lang w:eastAsia="de-DE"/>
              </w:rPr>
              <w:t>–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Leichtathletik</w:t>
            </w:r>
          </w:p>
        </w:tc>
        <w:tc>
          <w:tcPr>
            <w:tcW w:w="7517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a – Bewegungsstruktur und Bewegungslernen</w:t>
            </w:r>
          </w:p>
        </w:tc>
      </w:tr>
      <w:tr w:rsidR="0079351A" w:rsidRPr="0079351A" w:rsidTr="00700179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00179" w:rsidRDefault="0079351A" w:rsidP="007424F9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725D08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00179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79351A" w:rsidRPr="00700179" w:rsidRDefault="00DE5C42" w:rsidP="007424F9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g</w:t>
            </w:r>
            <w:bookmarkStart w:id="0" w:name="_GoBack"/>
            <w:bookmarkEnd w:id="0"/>
            <w:r w:rsidR="0079351A" w:rsidRPr="00700179">
              <w:rPr>
                <w:rFonts w:eastAsia="Times New Roman" w:cs="Arial"/>
                <w:iCs/>
                <w:szCs w:val="24"/>
                <w:lang w:eastAsia="de-DE"/>
              </w:rPr>
              <w:t>rundlegendes leichtathletisches Bewegen</w:t>
            </w:r>
          </w:p>
          <w:p w:rsidR="007424F9" w:rsidRPr="00700179" w:rsidRDefault="007424F9" w:rsidP="007424F9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Leichtathletische Disziplinen (</w:t>
            </w:r>
            <w:r w:rsidR="0002286D">
              <w:rPr>
                <w:rFonts w:eastAsia="Times New Roman" w:cs="Arial"/>
                <w:iCs/>
                <w:szCs w:val="24"/>
                <w:lang w:eastAsia="de-DE"/>
              </w:rPr>
              <w:t>Sprint</w:t>
            </w: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, Sprung, Wurf/Stoß)</w:t>
            </w:r>
          </w:p>
        </w:tc>
        <w:tc>
          <w:tcPr>
            <w:tcW w:w="751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00179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79351A" w:rsidRPr="00700179" w:rsidRDefault="0079351A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79351A" w:rsidRPr="00700179" w:rsidRDefault="0079351A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Informationsaufnahme und -verarbeitung bei sportlichen</w:t>
            </w:r>
            <w:r w:rsidR="00700179">
              <w:rPr>
                <w:rFonts w:eastAsia="Times New Roman" w:cs="Arial"/>
                <w:iCs/>
                <w:szCs w:val="24"/>
                <w:lang w:eastAsia="de-DE"/>
              </w:rPr>
              <w:tab/>
            </w: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 xml:space="preserve"> Bewegungen [a]</w:t>
            </w:r>
          </w:p>
          <w:p w:rsidR="007D28A3" w:rsidRPr="00700179" w:rsidRDefault="007D28A3" w:rsidP="0079351A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Struktur und Funktion von Bewegungen [a]</w:t>
            </w:r>
          </w:p>
        </w:tc>
      </w:tr>
      <w:tr w:rsidR="0079351A" w:rsidRPr="0079351A" w:rsidTr="00700179">
        <w:trPr>
          <w:trHeight w:val="20"/>
          <w:jc w:val="center"/>
        </w:trPr>
        <w:tc>
          <w:tcPr>
            <w:tcW w:w="7225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00179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700179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700179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79351A" w:rsidRPr="00700179" w:rsidRDefault="0079351A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700179">
              <w:rPr>
                <w:rFonts w:eastAsia="Times New Roman" w:cs="Arial"/>
                <w:szCs w:val="24"/>
                <w:lang w:eastAsia="de-DE"/>
              </w:rPr>
              <w:t xml:space="preserve">grundlegendes leichtathletisches Bewegen </w:t>
            </w:r>
            <w:r w:rsidR="00186F6A">
              <w:rPr>
                <w:rFonts w:eastAsia="Times New Roman" w:cs="Arial"/>
                <w:szCs w:val="24"/>
                <w:lang w:eastAsia="de-DE"/>
              </w:rPr>
              <w:t>(</w:t>
            </w:r>
            <w:r w:rsidRPr="00700179">
              <w:rPr>
                <w:rFonts w:eastAsia="Times New Roman" w:cs="Arial"/>
                <w:szCs w:val="24"/>
                <w:lang w:eastAsia="de-DE"/>
              </w:rPr>
              <w:t>schnelles Laufen, weites/hohes Springen, weites/zielgenaues Werfen) vielseitig und spielbezogen ausführen [6 BWK 3.1]</w:t>
            </w:r>
          </w:p>
          <w:p w:rsidR="0079351A" w:rsidRPr="00700179" w:rsidRDefault="001E364E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700179">
              <w:rPr>
                <w:rFonts w:cs="Arial"/>
              </w:rPr>
              <w:t>leichtathletische Disziplinen (u.a. Sprint, Weitsprung, Ballwurf) auf grundlegendem Fertigkeitsniveau ausführen</w:t>
            </w:r>
            <w:r w:rsidR="00186F6A">
              <w:rPr>
                <w:rFonts w:cs="Arial"/>
              </w:rPr>
              <w:t xml:space="preserve"> </w:t>
            </w:r>
            <w:r w:rsidR="00BB7EBC" w:rsidRPr="00700179">
              <w:rPr>
                <w:rFonts w:eastAsia="Times New Roman" w:cs="Arial"/>
                <w:szCs w:val="24"/>
                <w:lang w:eastAsia="de-DE"/>
              </w:rPr>
              <w:t>[6 BWK 3.2]</w:t>
            </w:r>
          </w:p>
          <w:p w:rsidR="0079351A" w:rsidRPr="00700179" w:rsidRDefault="0079351A" w:rsidP="007D28A3">
            <w:pPr>
              <w:spacing w:before="120" w:after="120" w:line="240" w:lineRule="auto"/>
              <w:ind w:left="79"/>
              <w:jc w:val="left"/>
              <w:rPr>
                <w:rFonts w:eastAsia="Times New Roman" w:cs="Arial"/>
                <w:szCs w:val="24"/>
                <w:lang w:eastAsia="de-DE"/>
              </w:rPr>
            </w:pPr>
          </w:p>
        </w:tc>
        <w:tc>
          <w:tcPr>
            <w:tcW w:w="7517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00179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Pr="00700179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7D28A3" w:rsidRPr="00700179" w:rsidRDefault="007D28A3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t>unterschiedliche Körper</w:t>
            </w:r>
            <w:r w:rsidR="0002286D">
              <w:t>empfindungen und Körper</w:t>
            </w:r>
            <w:r w:rsidRPr="00700179">
              <w:t xml:space="preserve">wahrnehmungen in vielfältigen Bewegungssituationen beschreiben </w:t>
            </w:r>
            <w:r w:rsidRPr="00700179">
              <w:rPr>
                <w:iCs/>
              </w:rPr>
              <w:t>[6 SK a1]</w:t>
            </w:r>
          </w:p>
          <w:p w:rsidR="0079351A" w:rsidRPr="00700179" w:rsidRDefault="007D28A3" w:rsidP="007D28A3">
            <w:pPr>
              <w:numPr>
                <w:ilvl w:val="0"/>
                <w:numId w:val="2"/>
              </w:numPr>
              <w:spacing w:after="120" w:line="240" w:lineRule="auto"/>
              <w:ind w:left="453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t>wesentliche Bewegungsmerkmale einfacher Bewegungsabläufe benennen</w:t>
            </w:r>
            <w:r w:rsidR="0079351A" w:rsidRPr="00700179">
              <w:rPr>
                <w:rFonts w:eastAsia="Times New Roman" w:cs="Arial"/>
                <w:iCs/>
                <w:szCs w:val="24"/>
                <w:lang w:eastAsia="de-DE"/>
              </w:rPr>
              <w:t xml:space="preserve"> </w:t>
            </w: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>[6 SK a2]</w:t>
            </w:r>
          </w:p>
          <w:p w:rsidR="007D28A3" w:rsidRPr="00700179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szCs w:val="24"/>
                <w:lang w:eastAsia="de-DE"/>
              </w:rPr>
              <w:t>MK</w:t>
            </w:r>
          </w:p>
          <w:p w:rsidR="007D28A3" w:rsidRPr="00700179" w:rsidRDefault="007D28A3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t xml:space="preserve">mediengestützte Bewegungsbeobachtungen zur </w:t>
            </w:r>
            <w:proofErr w:type="spellStart"/>
            <w:r w:rsidRPr="00700179">
              <w:t>kriteriengeleite</w:t>
            </w:r>
            <w:r w:rsidR="00186F6A">
              <w:t>-</w:t>
            </w:r>
            <w:r w:rsidRPr="00700179">
              <w:t>ten</w:t>
            </w:r>
            <w:proofErr w:type="spellEnd"/>
            <w:r w:rsidRPr="00700179">
              <w:t xml:space="preserve"> Rückmeldung </w:t>
            </w:r>
            <w:r w:rsidR="00186F6A" w:rsidRPr="00700179">
              <w:t xml:space="preserve">auf grundlegendem Niveau </w:t>
            </w:r>
            <w:r w:rsidRPr="00700179">
              <w:t>nutzen</w:t>
            </w: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 xml:space="preserve"> [6 MK a1]</w:t>
            </w:r>
          </w:p>
          <w:p w:rsidR="007D28A3" w:rsidRPr="00700179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00179">
              <w:rPr>
                <w:rFonts w:eastAsia="Times New Roman" w:cs="Arial"/>
                <w:b/>
                <w:szCs w:val="24"/>
                <w:lang w:eastAsia="de-DE"/>
              </w:rPr>
              <w:t>UK</w:t>
            </w:r>
          </w:p>
          <w:p w:rsidR="0079351A" w:rsidRPr="00700179" w:rsidRDefault="007D28A3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700179">
              <w:t>einfache Bewegungsabläufe hinsichtlich der Bewegungsqualität auf grundlegendem Niveau kriteriengeleitet beurteilen</w:t>
            </w:r>
            <w:r w:rsidRPr="00700179">
              <w:rPr>
                <w:rFonts w:eastAsia="Times New Roman" w:cs="Arial"/>
                <w:iCs/>
                <w:szCs w:val="24"/>
                <w:lang w:eastAsia="de-DE"/>
              </w:rPr>
              <w:t xml:space="preserve"> [6 UK a1]</w:t>
            </w:r>
          </w:p>
        </w:tc>
      </w:tr>
    </w:tbl>
    <w:p w:rsidR="007E5358" w:rsidRPr="0079351A" w:rsidRDefault="007E5358" w:rsidP="00966812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2286D"/>
    <w:rsid w:val="000E6BEB"/>
    <w:rsid w:val="00186F6A"/>
    <w:rsid w:val="001E364E"/>
    <w:rsid w:val="005B55D7"/>
    <w:rsid w:val="005B7688"/>
    <w:rsid w:val="00700179"/>
    <w:rsid w:val="00725D08"/>
    <w:rsid w:val="007424F9"/>
    <w:rsid w:val="0079351A"/>
    <w:rsid w:val="007B3202"/>
    <w:rsid w:val="007D28A3"/>
    <w:rsid w:val="007E5358"/>
    <w:rsid w:val="00966812"/>
    <w:rsid w:val="00BB7EBC"/>
    <w:rsid w:val="00BE6290"/>
    <w:rsid w:val="00C4686B"/>
    <w:rsid w:val="00DE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001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001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00179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0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01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001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001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00179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0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00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197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2019-06-18T08:56:00Z</dcterms:created>
  <dcterms:modified xsi:type="dcterms:W3CDTF">2019-06-18T08:56:00Z</dcterms:modified>
</cp:coreProperties>
</file>